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19E7A07D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D42019A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42AB8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278A0B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905C5" w:rsidRPr="00D46B71" w14:paraId="36FD63C5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4A2BD" w14:textId="77777777" w:rsidR="00D905C5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E429DD" w14:textId="5597FFCD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22CB">
              <w:rPr>
                <w:noProof/>
              </w:rPr>
              <w:t>08-1004-26</w:t>
            </w:r>
            <w: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6F12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5BAB133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1E93BE2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236E43DB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D0DBF3C" w14:textId="38AC7493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22CB">
              <w:rPr>
                <w:noProof/>
              </w:rPr>
              <w:t>Baumpflanzungen im Stadtgebiet von Euskirchen</w:t>
            </w:r>
            <w:r>
              <w:fldChar w:fldCharType="end"/>
            </w:r>
          </w:p>
        </w:tc>
      </w:tr>
      <w:tr w:rsidR="00D46B71" w:rsidRPr="00D46B71" w14:paraId="731CCE67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DE0FA" w14:textId="77777777" w:rsidR="00D46B71" w:rsidRPr="00D46B71" w:rsidRDefault="00D46B71" w:rsidP="00D46B71"/>
        </w:tc>
      </w:tr>
      <w:tr w:rsidR="00D46B71" w:rsidRPr="00D46B71" w14:paraId="04113D3D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32741BA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1D28EF0E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66F746" w14:textId="2905808E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22CB">
              <w:t>Garten- und Landschaftsbau</w:t>
            </w:r>
            <w:r>
              <w:fldChar w:fldCharType="end"/>
            </w:r>
          </w:p>
        </w:tc>
      </w:tr>
    </w:tbl>
    <w:p w14:paraId="4667AF85" w14:textId="77777777" w:rsidR="002748DF" w:rsidRDefault="002748DF" w:rsidP="00046C8E"/>
    <w:p w14:paraId="12C56D7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3B043FA6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655"/>
        <w:gridCol w:w="1498"/>
      </w:tblGrid>
      <w:tr w:rsidR="00D46B71" w:rsidRPr="00D46B71" w14:paraId="66B894D6" w14:textId="77777777" w:rsidTr="00A61E9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0A949A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F3B4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6E186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BAA7E35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905C5" w:rsidRPr="00D46B71" w14:paraId="5B11108C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2D0EC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DF41" w14:textId="77777777" w:rsidR="00D905C5" w:rsidRPr="00801A74" w:rsidRDefault="00D905C5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4D27B35" w14:textId="77777777" w:rsidR="00D905C5" w:rsidRPr="00D46B71" w:rsidRDefault="00D905C5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CD7BBE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7F9B0BA1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4B3AF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E1ED6" w14:textId="77777777" w:rsidR="00D905C5" w:rsidRPr="00801A74" w:rsidRDefault="00D905C5" w:rsidP="00B438EF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40D1BE8D" w14:textId="77777777" w:rsidR="00D905C5" w:rsidRPr="00D46B71" w:rsidRDefault="00D905C5" w:rsidP="00B438EF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87F3A6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0DA4D176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A2801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DACC4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859C586" w14:textId="77777777" w:rsidR="00D905C5" w:rsidRPr="00D46B71" w:rsidRDefault="00D905C5" w:rsidP="00D46B71">
            <w:r w:rsidRPr="00D46B71">
              <w:t xml:space="preserve">Auslösungen, Fahrgelder 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6FB9C37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62230764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04496D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A819EDB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69B8239A" w14:textId="77777777" w:rsidR="00D905C5" w:rsidRPr="00D46B71" w:rsidRDefault="00D905C5" w:rsidP="00D46B71">
            <w:r w:rsidRPr="00D46B71">
              <w:t>(Summe 1.1 bis 1.3)</w:t>
            </w:r>
          </w:p>
        </w:tc>
        <w:tc>
          <w:tcPr>
            <w:tcW w:w="149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83AC84D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DF63DD" w14:textId="77777777" w:rsidR="00D46B71" w:rsidRDefault="00D46B71" w:rsidP="00046C8E"/>
    <w:p w14:paraId="3906FBA3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BF07AD9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20369B6" w14:textId="77777777" w:rsidTr="00D905C5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5C07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60CD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6B886DA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1A29BF" w14:textId="77777777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46B71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C041FA" w14:textId="77777777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46B71"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8AFF97F" w14:textId="77777777" w:rsidR="00D46B71" w:rsidRPr="00D46B71" w:rsidRDefault="00360020" w:rsidP="00D905C5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0865B2D3" w14:textId="77777777" w:rsidTr="00D905C5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B262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8F3D1D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CC59140" w14:textId="77777777" w:rsidR="00D46B71" w:rsidRPr="00D46B71" w:rsidRDefault="00D46B71" w:rsidP="00D46B71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26218FF" w14:textId="77777777" w:rsidR="00D46B71" w:rsidRPr="00D46B71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08A075F" w14:textId="77777777" w:rsidR="00D46B71" w:rsidRDefault="00D46B71" w:rsidP="00046C8E"/>
    <w:p w14:paraId="0A499342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3A307AB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F0ADA8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A09E7" w14:textId="77777777" w:rsidR="00D46B71" w:rsidRPr="007F5B98" w:rsidRDefault="00360020" w:rsidP="00003926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048E31C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D5CC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7AB8749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8DBE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3535149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CEE7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6D7F21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391A9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BA8BB3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E185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60AA04E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22FF5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607719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A94B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A955AC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3D3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C8434E" w14:textId="77777777" w:rsidR="00D46B71" w:rsidRDefault="00D46B71" w:rsidP="00046C8E"/>
    <w:p w14:paraId="13CAFE53" w14:textId="77777777" w:rsidR="00D46B71" w:rsidRDefault="00D46B71" w:rsidP="00046C8E">
      <w:pPr>
        <w:sectPr w:rsidR="00D46B71" w:rsidSect="00F7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pgNumType w:start="1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51A1930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D8B7A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EF79A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701BA881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1C41B7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711F635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71EF1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5934AE9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9933151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533D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E253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47B245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111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1BCCF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5CAC2D4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D7C7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70D092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A25425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26DB7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622AB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B1C7A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91432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76AE601C" w14:textId="77777777" w:rsidTr="0045637F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EA122BE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6BECA28" w14:textId="77777777" w:rsidR="00D905C5" w:rsidRPr="00C33C0C" w:rsidRDefault="00D905C5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405E5964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7E982AA4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EA8C333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B554B7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23D59E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3E048374" w14:textId="77777777" w:rsidTr="0045637F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9FBA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F5164CB" wp14:editId="3094A01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090FA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style="position:absolute;margin-left:486pt;margin-top:7.7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28C5BD" w14:textId="77777777" w:rsidR="00D905C5" w:rsidRPr="00C33C0C" w:rsidRDefault="00360020" w:rsidP="00A61E97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905C5" w:rsidRPr="00C33C0C">
              <w:rPr>
                <w:sz w:val="18"/>
                <w:szCs w:val="18"/>
              </w:rPr>
              <w:tab/>
            </w:r>
            <w:r w:rsidR="00D905C5">
              <w:rPr>
                <w:sz w:val="18"/>
                <w:szCs w:val="18"/>
              </w:rPr>
              <w:t xml:space="preserve">X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68560" w14:textId="77777777" w:rsidR="00D905C5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7A7AA09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633064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4473B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D64E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8BD3BC7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3BFF3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5799B5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5B072B8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2DDF0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D0DAE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6A392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EEB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E5E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775AC087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B404C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E78E1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E001E56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8B7D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ED16A7B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2EEAD13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29B2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EF0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4CB8459A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8F014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F24FA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667A7272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614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1F1767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759E03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FB5E9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7D08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1E204CA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30E5E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B1BCB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4606F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C8567B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4E82C8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A01CDB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3D39D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4FBDE502" w14:textId="77777777" w:rsidTr="0045637F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6DE9EFD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15860F1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52FD2A7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552D38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8A842A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DFD251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3849110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357627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0761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10E3E467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25E2E" w14:textId="77777777" w:rsidR="00D46B71" w:rsidRPr="00C33C0C" w:rsidRDefault="00F15903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50CEF5E9" wp14:editId="2EBCDE23">
                      <wp:simplePos x="0" y="0"/>
                      <wp:positionH relativeFrom="column">
                        <wp:posOffset>5722736</wp:posOffset>
                      </wp:positionH>
                      <wp:positionV relativeFrom="paragraph">
                        <wp:posOffset>-2351405</wp:posOffset>
                      </wp:positionV>
                      <wp:extent cx="0" cy="5257800"/>
                      <wp:effectExtent l="76200" t="38100" r="57150" b="19050"/>
                      <wp:wrapNone/>
                      <wp:docPr id="6" name="Lin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257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EB1D6" id="Line 123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6pt,-185.15pt" to="450.6pt,2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" o:allowincell="f" strokecolor="gray">
                      <v:stroke endarrow="block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1EDE69B5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11BE0728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544CD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D39F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4F21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791B9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905C5" w:rsidRPr="00C33C0C" w14:paraId="3344A234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A1633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28D6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67678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B7DD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83778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905C5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1EA2AD2C" wp14:editId="61DA3D42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0" t="0" r="0" b="0"/>
                      <wp:wrapNone/>
                      <wp:docPr id="5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6A6A3" id="AutoShape 127" o:spid="_x0000_s1026" type="#_x0000_t88" style="position:absolute;margin-left:5in;margin-top:7.7pt;width:9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" o:allowincell="f" strokecolor="gray"/>
                  </w:pict>
                </mc:Fallback>
              </mc:AlternateContent>
            </w:r>
          </w:p>
        </w:tc>
      </w:tr>
      <w:tr w:rsidR="00D905C5" w:rsidRPr="00C33C0C" w14:paraId="6AA4BF1A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F73CA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9FBF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4F4D9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51FDC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27A90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1F29F9E5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42BA6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0C6D09BC" wp14:editId="4E1B355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96520</wp:posOffset>
                      </wp:positionV>
                      <wp:extent cx="1600200" cy="0"/>
                      <wp:effectExtent l="0" t="0" r="0" b="0"/>
                      <wp:wrapNone/>
                      <wp:docPr id="4" name="Lin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22B34" id="Line 12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7.6pt" to="7in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B6C0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C11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9185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8D46C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3BAC9790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484AF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2F3C8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F2111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F441B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B1B8B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E1AAF7C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30A6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A392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E854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3AAF3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05E9E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5C42ABE0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CB0A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003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224F07D7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8859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8F9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6741AE0A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C7A1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51D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702219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905C5" w:rsidRPr="00C33C0C" w14:paraId="252AEA93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BE9BC2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6A516B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2DC25DF3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49AF24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74DF7DF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597048DF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A75C49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3E81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7EB915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33D8C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0F1A4A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0F2EC6D8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3A8717F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016F0D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7B229B41" w14:textId="77777777" w:rsidR="00D905C5" w:rsidRPr="00C33C0C" w:rsidRDefault="00D905C5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AB186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D50BB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307A2FD9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F06C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034CD1" w14:textId="77777777" w:rsidR="00D905C5" w:rsidRPr="00C33C0C" w:rsidRDefault="00D905C5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6CFE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83CDC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41F0AD1A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A6887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8F4F0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9524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159B38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767E3AE6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D9EB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F2F11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D95C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ED82E89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16298F4F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67094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9D4AE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A0D4C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10A22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01938ABE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B74B5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927A2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2509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4796E91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6F70C4B" w14:textId="77777777" w:rsidTr="0045637F">
        <w:trPr>
          <w:gridAfter w:val="4"/>
          <w:wAfter w:w="2520" w:type="dxa"/>
          <w:trHeight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E5B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3F0030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050F9840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42C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D0D81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E5BAC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7409B8CE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507CA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B15B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D01C6" w14:textId="77777777" w:rsidR="00D46B71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5AD7D62E" w14:textId="77777777" w:rsidTr="0045637F">
        <w:trPr>
          <w:trHeight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403B9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DF667EE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40FDDFA4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67969AC" w14:textId="77777777" w:rsidR="00D46B71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33C0C" w:rsidRPr="00C33C0C" w14:paraId="1C086BD9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54095BA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9BCD371" w14:textId="77777777" w:rsidR="00C33C0C" w:rsidRPr="00C33C0C" w:rsidRDefault="00360020" w:rsidP="00003926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1E167D" w14:textId="77777777" w:rsidR="00D46B71" w:rsidRPr="0081723D" w:rsidRDefault="00375050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4D9D506" wp14:editId="33CE042C">
                <wp:simplePos x="0" y="0"/>
                <wp:positionH relativeFrom="column">
                  <wp:posOffset>6286500</wp:posOffset>
                </wp:positionH>
                <wp:positionV relativeFrom="paragraph">
                  <wp:posOffset>1765300</wp:posOffset>
                </wp:positionV>
                <wp:extent cx="114300" cy="0"/>
                <wp:effectExtent l="0" t="0" r="19050" b="19050"/>
                <wp:wrapNone/>
                <wp:docPr id="2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D7D08" id="Line 1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39pt" to="7in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VFFAIAACkEAAAOAAAAZHJzL2Uyb0RvYy54bWysU9uO2jAQfa/Uf7D8Drlso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" o:allowincell="f" strokecolor="gray"/>
            </w:pict>
          </mc:Fallback>
        </mc:AlternateContent>
      </w:r>
      <w:r w:rsidR="00F15903"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182E048" wp14:editId="14E2EAE6">
                <wp:simplePos x="0" y="0"/>
                <wp:positionH relativeFrom="column">
                  <wp:posOffset>6398837</wp:posOffset>
                </wp:positionH>
                <wp:positionV relativeFrom="paragraph">
                  <wp:posOffset>1765358</wp:posOffset>
                </wp:positionV>
                <wp:extent cx="0" cy="1745499"/>
                <wp:effectExtent l="0" t="0" r="19050" b="26670"/>
                <wp:wrapNone/>
                <wp:docPr id="3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549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8D265" id="Line 12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3.85pt,139pt" to="503.85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47BC" w14:textId="77777777" w:rsidR="007350CC" w:rsidRDefault="007350CC">
      <w:r>
        <w:separator/>
      </w:r>
    </w:p>
    <w:p w14:paraId="0936CE38" w14:textId="77777777" w:rsidR="007350CC" w:rsidRDefault="007350CC"/>
    <w:p w14:paraId="1691E26F" w14:textId="77777777" w:rsidR="007350CC" w:rsidRDefault="007350CC"/>
    <w:p w14:paraId="75A8769E" w14:textId="77777777" w:rsidR="007350CC" w:rsidRDefault="007350CC"/>
    <w:p w14:paraId="5ADB7160" w14:textId="77777777" w:rsidR="007350CC" w:rsidRDefault="007350CC"/>
    <w:p w14:paraId="2F9951F5" w14:textId="77777777" w:rsidR="007350CC" w:rsidRDefault="007350CC"/>
  </w:endnote>
  <w:endnote w:type="continuationSeparator" w:id="0">
    <w:p w14:paraId="55660888" w14:textId="77777777" w:rsidR="007350CC" w:rsidRDefault="007350CC">
      <w:r>
        <w:continuationSeparator/>
      </w:r>
    </w:p>
    <w:p w14:paraId="46621A7B" w14:textId="77777777" w:rsidR="007350CC" w:rsidRDefault="007350CC"/>
    <w:p w14:paraId="3C9EA8B1" w14:textId="77777777" w:rsidR="007350CC" w:rsidRDefault="007350CC"/>
    <w:p w14:paraId="2DBA5722" w14:textId="77777777" w:rsidR="007350CC" w:rsidRDefault="007350CC"/>
    <w:p w14:paraId="60AD7C1B" w14:textId="77777777" w:rsidR="007350CC" w:rsidRDefault="007350CC"/>
    <w:p w14:paraId="7A7EFFF5" w14:textId="77777777" w:rsidR="007350CC" w:rsidRDefault="00735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0FF3" w14:textId="77777777" w:rsidR="00115A51" w:rsidRDefault="00115A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89E8" w14:textId="77777777" w:rsidR="001C3E5C" w:rsidRPr="00115A51" w:rsidRDefault="001C3E5C" w:rsidP="00115A5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77C6" w14:textId="77777777" w:rsidR="00115A51" w:rsidRDefault="00115A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26D37" w14:textId="77777777" w:rsidR="007350CC" w:rsidRDefault="007350CC">
      <w:r>
        <w:separator/>
      </w:r>
    </w:p>
    <w:p w14:paraId="09C4CFC5" w14:textId="77777777" w:rsidR="007350CC" w:rsidRDefault="007350CC"/>
    <w:p w14:paraId="5E63648C" w14:textId="77777777" w:rsidR="007350CC" w:rsidRDefault="007350CC"/>
    <w:p w14:paraId="2615409A" w14:textId="77777777" w:rsidR="007350CC" w:rsidRDefault="007350CC"/>
  </w:footnote>
  <w:footnote w:type="continuationSeparator" w:id="0">
    <w:p w14:paraId="21C89B8A" w14:textId="77777777" w:rsidR="007350CC" w:rsidRDefault="007350CC">
      <w:r>
        <w:continuationSeparator/>
      </w:r>
    </w:p>
    <w:p w14:paraId="2803CFC8" w14:textId="77777777" w:rsidR="007350CC" w:rsidRDefault="007350CC"/>
    <w:p w14:paraId="3546EC8C" w14:textId="77777777" w:rsidR="007350CC" w:rsidRDefault="007350CC"/>
    <w:p w14:paraId="7CED75DF" w14:textId="77777777" w:rsidR="007350CC" w:rsidRDefault="007350CC"/>
    <w:p w14:paraId="3CCFE300" w14:textId="77777777" w:rsidR="007350CC" w:rsidRDefault="007350CC"/>
    <w:p w14:paraId="0E443B90" w14:textId="77777777" w:rsidR="007350CC" w:rsidRDefault="007350CC"/>
  </w:footnote>
  <w:footnote w:id="1">
    <w:p w14:paraId="109187B2" w14:textId="77777777" w:rsidR="00D905C5" w:rsidRDefault="00D905C5" w:rsidP="00D905C5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D768" w14:textId="77777777" w:rsidR="001C3E5C" w:rsidRDefault="001C3E5C"/>
  <w:p w14:paraId="51365A84" w14:textId="77777777" w:rsidR="001C3E5C" w:rsidRDefault="001C3E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38E8" w14:textId="2AA6EFA4" w:rsidR="001C3E5C" w:rsidRDefault="00115A51" w:rsidP="00046C8E">
    <w:pPr>
      <w:pStyle w:val="Kopfzeile"/>
    </w:pPr>
    <w:r>
      <w:rPr>
        <w:noProof/>
      </w:rPr>
      <w:drawing>
        <wp:inline distT="0" distB="0" distL="0" distR="0" wp14:anchorId="0FB50779" wp14:editId="36E5D847">
          <wp:extent cx="810895" cy="384175"/>
          <wp:effectExtent l="0" t="0" r="825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360687" w14:textId="68E8910B" w:rsidR="001C3E5C" w:rsidRPr="00AB4B05" w:rsidRDefault="00D46B71" w:rsidP="00115A51">
    <w:pPr>
      <w:pStyle w:val="UnterKopfzeile"/>
      <w:jc w:val="both"/>
    </w:pPr>
    <w:r>
      <w:t>Preisermittlung bei Kalkulation über die Endsumme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CD86" w14:textId="77777777" w:rsidR="00115A51" w:rsidRDefault="00115A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5327822">
    <w:abstractNumId w:val="1"/>
  </w:num>
  <w:num w:numId="2" w16cid:durableId="408382733">
    <w:abstractNumId w:val="5"/>
  </w:num>
  <w:num w:numId="3" w16cid:durableId="387188388">
    <w:abstractNumId w:val="7"/>
  </w:num>
  <w:num w:numId="4" w16cid:durableId="1750153086">
    <w:abstractNumId w:val="16"/>
  </w:num>
  <w:num w:numId="5" w16cid:durableId="1648825274">
    <w:abstractNumId w:val="9"/>
  </w:num>
  <w:num w:numId="6" w16cid:durableId="1044018762">
    <w:abstractNumId w:val="3"/>
  </w:num>
  <w:num w:numId="7" w16cid:durableId="1366440136">
    <w:abstractNumId w:val="12"/>
  </w:num>
  <w:num w:numId="8" w16cid:durableId="657077049">
    <w:abstractNumId w:val="8"/>
  </w:num>
  <w:num w:numId="9" w16cid:durableId="319312024">
    <w:abstractNumId w:val="15"/>
  </w:num>
  <w:num w:numId="10" w16cid:durableId="116919905">
    <w:abstractNumId w:val="4"/>
  </w:num>
  <w:num w:numId="11" w16cid:durableId="279265157">
    <w:abstractNumId w:val="11"/>
  </w:num>
  <w:num w:numId="12" w16cid:durableId="2117089984">
    <w:abstractNumId w:val="11"/>
  </w:num>
  <w:num w:numId="13" w16cid:durableId="586620194">
    <w:abstractNumId w:val="11"/>
  </w:num>
  <w:num w:numId="14" w16cid:durableId="312179939">
    <w:abstractNumId w:val="11"/>
  </w:num>
  <w:num w:numId="15" w16cid:durableId="1394037329">
    <w:abstractNumId w:val="11"/>
  </w:num>
  <w:num w:numId="16" w16cid:durableId="731579404">
    <w:abstractNumId w:val="2"/>
  </w:num>
  <w:num w:numId="17" w16cid:durableId="1973628198">
    <w:abstractNumId w:val="2"/>
  </w:num>
  <w:num w:numId="18" w16cid:durableId="116684143">
    <w:abstractNumId w:val="14"/>
  </w:num>
  <w:num w:numId="19" w16cid:durableId="797769886">
    <w:abstractNumId w:val="13"/>
  </w:num>
  <w:num w:numId="20" w16cid:durableId="1284463318">
    <w:abstractNumId w:val="10"/>
  </w:num>
  <w:num w:numId="21" w16cid:durableId="1278488440">
    <w:abstractNumId w:val="6"/>
  </w:num>
  <w:num w:numId="22" w16cid:durableId="197763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BoBB4YF57Xy5nUVwW56W/4TFRNP16iHHyfJfRGnrnUVVw2BGMfzGo0YGC+qF+h94pP+EyUzJQkHH/FSALI3Ug==" w:salt="QEnGhRZf9tZKWD243aHLGA==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3BE"/>
    <w:rsid w:val="0006675C"/>
    <w:rsid w:val="00081305"/>
    <w:rsid w:val="000848E7"/>
    <w:rsid w:val="000A42AA"/>
    <w:rsid w:val="000A6508"/>
    <w:rsid w:val="000A684F"/>
    <w:rsid w:val="000D483D"/>
    <w:rsid w:val="000E27CA"/>
    <w:rsid w:val="000F2308"/>
    <w:rsid w:val="0010121A"/>
    <w:rsid w:val="001028D9"/>
    <w:rsid w:val="00106076"/>
    <w:rsid w:val="00115A51"/>
    <w:rsid w:val="00127029"/>
    <w:rsid w:val="00127C79"/>
    <w:rsid w:val="001426F7"/>
    <w:rsid w:val="001A6205"/>
    <w:rsid w:val="001B705C"/>
    <w:rsid w:val="001C3E5C"/>
    <w:rsid w:val="001C509D"/>
    <w:rsid w:val="001E0C92"/>
    <w:rsid w:val="001F47CC"/>
    <w:rsid w:val="00214A2F"/>
    <w:rsid w:val="00221939"/>
    <w:rsid w:val="00246C9A"/>
    <w:rsid w:val="002517FD"/>
    <w:rsid w:val="00263542"/>
    <w:rsid w:val="002748DF"/>
    <w:rsid w:val="002A686A"/>
    <w:rsid w:val="002C0F7B"/>
    <w:rsid w:val="002C403D"/>
    <w:rsid w:val="002E4302"/>
    <w:rsid w:val="002F4952"/>
    <w:rsid w:val="0032077E"/>
    <w:rsid w:val="00327698"/>
    <w:rsid w:val="003552CC"/>
    <w:rsid w:val="00355C7F"/>
    <w:rsid w:val="00360020"/>
    <w:rsid w:val="00375050"/>
    <w:rsid w:val="003A36E9"/>
    <w:rsid w:val="003B4280"/>
    <w:rsid w:val="003D3E99"/>
    <w:rsid w:val="003E2CD4"/>
    <w:rsid w:val="00402A1B"/>
    <w:rsid w:val="00424038"/>
    <w:rsid w:val="00425C20"/>
    <w:rsid w:val="0045228F"/>
    <w:rsid w:val="00454471"/>
    <w:rsid w:val="0045637F"/>
    <w:rsid w:val="0045726B"/>
    <w:rsid w:val="0047055A"/>
    <w:rsid w:val="00480ABD"/>
    <w:rsid w:val="004818FE"/>
    <w:rsid w:val="00492429"/>
    <w:rsid w:val="004B7E0B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7387"/>
    <w:rsid w:val="00636BF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350CC"/>
    <w:rsid w:val="00736C76"/>
    <w:rsid w:val="007622CB"/>
    <w:rsid w:val="007633C2"/>
    <w:rsid w:val="00777CC0"/>
    <w:rsid w:val="0078194F"/>
    <w:rsid w:val="00782E76"/>
    <w:rsid w:val="0078695C"/>
    <w:rsid w:val="007E61DB"/>
    <w:rsid w:val="007F6E44"/>
    <w:rsid w:val="0080065F"/>
    <w:rsid w:val="00801A74"/>
    <w:rsid w:val="00805369"/>
    <w:rsid w:val="0081723D"/>
    <w:rsid w:val="00856C84"/>
    <w:rsid w:val="008B0F1F"/>
    <w:rsid w:val="008B1F06"/>
    <w:rsid w:val="008C74D8"/>
    <w:rsid w:val="008D764D"/>
    <w:rsid w:val="008E370F"/>
    <w:rsid w:val="008F52AA"/>
    <w:rsid w:val="008F6547"/>
    <w:rsid w:val="00910F0B"/>
    <w:rsid w:val="0092454C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0EBB"/>
    <w:rsid w:val="00A142AD"/>
    <w:rsid w:val="00A5084B"/>
    <w:rsid w:val="00A61E97"/>
    <w:rsid w:val="00A75824"/>
    <w:rsid w:val="00A76D45"/>
    <w:rsid w:val="00A86F8B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03F4"/>
    <w:rsid w:val="00B14EF0"/>
    <w:rsid w:val="00B23C01"/>
    <w:rsid w:val="00B40909"/>
    <w:rsid w:val="00B434E5"/>
    <w:rsid w:val="00B438EF"/>
    <w:rsid w:val="00B61D2B"/>
    <w:rsid w:val="00B96ADB"/>
    <w:rsid w:val="00BA5E42"/>
    <w:rsid w:val="00BF2190"/>
    <w:rsid w:val="00C101BF"/>
    <w:rsid w:val="00C246AC"/>
    <w:rsid w:val="00C26124"/>
    <w:rsid w:val="00C2678D"/>
    <w:rsid w:val="00C30192"/>
    <w:rsid w:val="00C33C0C"/>
    <w:rsid w:val="00C71511"/>
    <w:rsid w:val="00C764C5"/>
    <w:rsid w:val="00C96E57"/>
    <w:rsid w:val="00CC1656"/>
    <w:rsid w:val="00CD54C7"/>
    <w:rsid w:val="00CE006E"/>
    <w:rsid w:val="00CF2882"/>
    <w:rsid w:val="00CF64C4"/>
    <w:rsid w:val="00D05C74"/>
    <w:rsid w:val="00D46B71"/>
    <w:rsid w:val="00D6072E"/>
    <w:rsid w:val="00D905C5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1969"/>
    <w:rsid w:val="00F133C2"/>
    <w:rsid w:val="00F15903"/>
    <w:rsid w:val="00F215F2"/>
    <w:rsid w:val="00F21669"/>
    <w:rsid w:val="00F32C49"/>
    <w:rsid w:val="00F7173C"/>
    <w:rsid w:val="00F73C36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52862FF"/>
  <w15:docId w15:val="{2D4A2BFD-12C5-4688-847C-1D8C7277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567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creator>Dorothea Fenner</dc:creator>
  <cp:lastModifiedBy>Spekkers, O.</cp:lastModifiedBy>
  <cp:revision>4</cp:revision>
  <cp:lastPrinted>2020-01-16T08:41:00Z</cp:lastPrinted>
  <dcterms:created xsi:type="dcterms:W3CDTF">2026-04-09T09:26:00Z</dcterms:created>
  <dcterms:modified xsi:type="dcterms:W3CDTF">2026-06-18T14:54:00Z</dcterms:modified>
</cp:coreProperties>
</file>